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028EE1" w14:textId="77777777" w:rsidR="009779FE" w:rsidRDefault="009779FE" w:rsidP="00977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MILLY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fl.1465)</w:t>
      </w:r>
    </w:p>
    <w:p w14:paraId="5C304AB8" w14:textId="77777777" w:rsidR="009779FE" w:rsidRDefault="009779FE" w:rsidP="00977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the chantry of the B.V.M. and </w:t>
      </w:r>
      <w:proofErr w:type="spellStart"/>
      <w:proofErr w:type="gramStart"/>
      <w:r>
        <w:rPr>
          <w:rFonts w:cs="Times New Roman"/>
          <w:szCs w:val="24"/>
        </w:rPr>
        <w:t>St.Thomas</w:t>
      </w:r>
      <w:proofErr w:type="spellEnd"/>
      <w:proofErr w:type="gramEnd"/>
      <w:r>
        <w:rPr>
          <w:rFonts w:cs="Times New Roman"/>
          <w:szCs w:val="24"/>
        </w:rPr>
        <w:t xml:space="preserve"> the Martyr in Ross Church, Herefordshire.</w:t>
      </w:r>
    </w:p>
    <w:p w14:paraId="43AF4DC9" w14:textId="77777777" w:rsidR="009779FE" w:rsidRDefault="009779FE" w:rsidP="009779FE">
      <w:pPr>
        <w:pStyle w:val="NoSpacing"/>
        <w:rPr>
          <w:rFonts w:cs="Times New Roman"/>
          <w:szCs w:val="24"/>
        </w:rPr>
      </w:pPr>
    </w:p>
    <w:p w14:paraId="3747E2CC" w14:textId="77777777" w:rsidR="009779FE" w:rsidRDefault="009779FE" w:rsidP="009779FE">
      <w:pPr>
        <w:pStyle w:val="NoSpacing"/>
        <w:rPr>
          <w:rFonts w:cs="Times New Roman"/>
          <w:szCs w:val="24"/>
        </w:rPr>
      </w:pPr>
    </w:p>
    <w:p w14:paraId="5BD49096" w14:textId="77777777" w:rsidR="009779FE" w:rsidRDefault="009779FE" w:rsidP="00977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Jan. 1466</w:t>
      </w:r>
      <w:r>
        <w:rPr>
          <w:rFonts w:cs="Times New Roman"/>
          <w:szCs w:val="24"/>
        </w:rPr>
        <w:tab/>
        <w:t>He had resigned by this date.</w:t>
      </w:r>
    </w:p>
    <w:p w14:paraId="04BBBA97" w14:textId="77777777" w:rsidR="009779FE" w:rsidRDefault="009779FE" w:rsidP="00977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72643D">
          <w:rPr>
            <w:rStyle w:val="Hyperlink"/>
            <w:rFonts w:cs="Times New Roman"/>
            <w:szCs w:val="24"/>
          </w:rPr>
          <w:t>www.melocki.org.uk/diocese/chantry.html</w:t>
        </w:r>
      </w:hyperlink>
      <w:r>
        <w:rPr>
          <w:rFonts w:cs="Times New Roman"/>
          <w:szCs w:val="24"/>
        </w:rPr>
        <w:t>)</w:t>
      </w:r>
    </w:p>
    <w:p w14:paraId="30F1DC24" w14:textId="77777777" w:rsidR="009779FE" w:rsidRDefault="009779FE" w:rsidP="009779FE">
      <w:pPr>
        <w:pStyle w:val="NoSpacing"/>
        <w:rPr>
          <w:rFonts w:cs="Times New Roman"/>
          <w:szCs w:val="24"/>
        </w:rPr>
      </w:pPr>
    </w:p>
    <w:p w14:paraId="49972E24" w14:textId="77777777" w:rsidR="009779FE" w:rsidRDefault="009779FE" w:rsidP="009779FE">
      <w:pPr>
        <w:pStyle w:val="NoSpacing"/>
        <w:rPr>
          <w:rFonts w:cs="Times New Roman"/>
          <w:szCs w:val="24"/>
        </w:rPr>
      </w:pPr>
    </w:p>
    <w:p w14:paraId="47D1E57B" w14:textId="77777777" w:rsidR="009779FE" w:rsidRDefault="009779FE" w:rsidP="009779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October 2024</w:t>
      </w:r>
    </w:p>
    <w:p w14:paraId="52F745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42F2E" w14:textId="77777777" w:rsidR="009779FE" w:rsidRDefault="009779FE" w:rsidP="009139A6">
      <w:r>
        <w:separator/>
      </w:r>
    </w:p>
  </w:endnote>
  <w:endnote w:type="continuationSeparator" w:id="0">
    <w:p w14:paraId="259FD169" w14:textId="77777777" w:rsidR="009779FE" w:rsidRDefault="009779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E748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1DE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00C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84F24" w14:textId="77777777" w:rsidR="009779FE" w:rsidRDefault="009779FE" w:rsidP="009139A6">
      <w:r>
        <w:separator/>
      </w:r>
    </w:p>
  </w:footnote>
  <w:footnote w:type="continuationSeparator" w:id="0">
    <w:p w14:paraId="3BC4292F" w14:textId="77777777" w:rsidR="009779FE" w:rsidRDefault="009779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3B921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EC6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194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9FE"/>
    <w:rsid w:val="000666E0"/>
    <w:rsid w:val="002510B7"/>
    <w:rsid w:val="00270799"/>
    <w:rsid w:val="005C130B"/>
    <w:rsid w:val="007477D8"/>
    <w:rsid w:val="00826F5C"/>
    <w:rsid w:val="009139A6"/>
    <w:rsid w:val="009411C2"/>
    <w:rsid w:val="009448BB"/>
    <w:rsid w:val="00947624"/>
    <w:rsid w:val="009779FE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E1384"/>
  <w15:chartTrackingRefBased/>
  <w15:docId w15:val="{65663309-34FD-4881-BF62-7A9EB9CC4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79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chantry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2024-10-03T18:38:00Z</dcterms:created>
  <dcterms:modified xsi:type="dcterms:W3CDTF">2024-10-03T18:39:00Z</dcterms:modified>
</cp:coreProperties>
</file>